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0246" w:rsidRDefault="00E70246" w:rsidP="00875D0C">
      <w:pPr>
        <w:keepNext/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bookmarkStart w:id="0" w:name="OLE_LINK2"/>
      <w:bookmarkStart w:id="1" w:name="OLE_LINK3"/>
      <w:bookmarkStart w:id="2" w:name="OLE_LINK4"/>
      <w:r w:rsidRPr="00F76B76">
        <w:rPr>
          <w:rFonts w:ascii="Arial" w:hAnsi="Arial" w:cs="Arial"/>
          <w:b/>
          <w:bCs/>
          <w:sz w:val="24"/>
          <w:szCs w:val="24"/>
        </w:rPr>
        <w:t>SA WG2 Meeting #1</w:t>
      </w:r>
      <w:r>
        <w:rPr>
          <w:rFonts w:ascii="Arial" w:hAnsi="Arial" w:cs="Arial"/>
          <w:b/>
          <w:bCs/>
          <w:sz w:val="24"/>
          <w:szCs w:val="24"/>
        </w:rPr>
        <w:t>1</w:t>
      </w:r>
      <w:r w:rsidR="00A03A69">
        <w:rPr>
          <w:rFonts w:ascii="Arial" w:hAnsi="Arial" w:cs="Arial"/>
          <w:b/>
          <w:bCs/>
          <w:sz w:val="24"/>
          <w:szCs w:val="24"/>
        </w:rPr>
        <w:t>9</w:t>
      </w:r>
      <w:r w:rsidRPr="00F76B76">
        <w:rPr>
          <w:rFonts w:ascii="Arial" w:hAnsi="Arial" w:cs="Arial"/>
          <w:b/>
          <w:bCs/>
          <w:sz w:val="24"/>
          <w:szCs w:val="24"/>
        </w:rPr>
        <w:tab/>
        <w:t>S2-</w:t>
      </w:r>
      <w:r w:rsidR="00A43874" w:rsidRPr="00F76B76">
        <w:rPr>
          <w:rFonts w:ascii="Arial" w:hAnsi="Arial" w:cs="Arial"/>
          <w:b/>
          <w:bCs/>
          <w:sz w:val="24"/>
          <w:szCs w:val="24"/>
        </w:rPr>
        <w:t>1</w:t>
      </w:r>
      <w:r w:rsidR="00A43874">
        <w:rPr>
          <w:rFonts w:ascii="Arial" w:hAnsi="Arial" w:cs="Arial"/>
          <w:b/>
          <w:bCs/>
          <w:sz w:val="24"/>
          <w:szCs w:val="24"/>
        </w:rPr>
        <w:t>7</w:t>
      </w:r>
      <w:r w:rsidR="00304E84">
        <w:rPr>
          <w:rFonts w:ascii="Arial" w:hAnsi="Arial" w:cs="Arial"/>
          <w:b/>
          <w:bCs/>
          <w:sz w:val="24"/>
          <w:szCs w:val="24"/>
        </w:rPr>
        <w:t>0</w:t>
      </w:r>
      <w:r w:rsidR="00A25514">
        <w:rPr>
          <w:rFonts w:ascii="Arial" w:hAnsi="Arial" w:cs="Arial"/>
          <w:b/>
          <w:bCs/>
          <w:sz w:val="24"/>
          <w:szCs w:val="24"/>
        </w:rPr>
        <w:t>797</w:t>
      </w:r>
    </w:p>
    <w:p w:rsidR="00EE6FED" w:rsidRPr="00F76B76" w:rsidRDefault="00EE6FED" w:rsidP="00875D0C">
      <w:pPr>
        <w:keepNext/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 w:rsidRPr="00B04D14">
        <w:rPr>
          <w:rFonts w:ascii="Arial" w:hAnsi="Arial" w:cs="Arial"/>
          <w:b/>
          <w:bCs/>
          <w:sz w:val="24"/>
        </w:rPr>
        <w:t>13 - 17 February 2017, Dubrovnik, Croatia</w:t>
      </w:r>
      <w:r>
        <w:rPr>
          <w:rFonts w:ascii="Arial" w:hAnsi="Arial" w:cs="Arial"/>
          <w:b/>
          <w:bCs/>
          <w:color w:val="0000FF"/>
          <w:sz w:val="24"/>
        </w:rPr>
        <w:tab/>
      </w:r>
      <w:r w:rsidRPr="00F76B76">
        <w:rPr>
          <w:rFonts w:ascii="Arial" w:hAnsi="Arial" w:cs="Arial"/>
          <w:b/>
          <w:bCs/>
        </w:rPr>
        <w:t>(</w:t>
      </w:r>
      <w:r w:rsidRPr="00F76B76">
        <w:rPr>
          <w:rFonts w:ascii="Arial" w:hAnsi="Arial" w:cs="Arial"/>
          <w:b/>
          <w:bCs/>
          <w:color w:val="0000FF"/>
        </w:rPr>
        <w:t>revision of S2-1</w:t>
      </w:r>
      <w:r>
        <w:rPr>
          <w:rFonts w:ascii="Arial" w:hAnsi="Arial" w:cs="Arial"/>
          <w:b/>
          <w:bCs/>
          <w:color w:val="0000FF"/>
        </w:rPr>
        <w:t>70154</w:t>
      </w:r>
      <w:r w:rsidRPr="00F76B76">
        <w:rPr>
          <w:rFonts w:ascii="Arial" w:hAnsi="Arial" w:cs="Arial"/>
          <w:b/>
          <w:bCs/>
        </w:rPr>
        <w:t>)</w:t>
      </w:r>
      <w:r>
        <w:rPr>
          <w:rFonts w:ascii="Arial" w:hAnsi="Arial" w:cs="Arial"/>
          <w:b/>
          <w:bCs/>
          <w:color w:val="0000FF"/>
          <w:sz w:val="24"/>
        </w:rPr>
        <w:t xml:space="preserve"> </w:t>
      </w:r>
      <w:r>
        <w:rPr>
          <w:rFonts w:ascii="Arial" w:hAnsi="Arial" w:cs="Arial"/>
          <w:b/>
          <w:bCs/>
          <w:color w:val="0000FF"/>
          <w:sz w:val="24"/>
        </w:rPr>
        <w:tab/>
        <w:t xml:space="preserve">       </w:t>
      </w:r>
    </w:p>
    <w:p w:rsidR="00E70246" w:rsidRPr="00F76B76" w:rsidRDefault="00E70246" w:rsidP="00875D0C">
      <w:pPr>
        <w:keepNext/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 w:rsidRPr="00F76B76">
        <w:rPr>
          <w:rFonts w:ascii="Arial" w:hAnsi="Arial" w:cs="Arial"/>
          <w:b/>
          <w:bCs/>
        </w:rPr>
        <w:tab/>
      </w:r>
    </w:p>
    <w:bookmarkEnd w:id="0"/>
    <w:bookmarkEnd w:id="1"/>
    <w:bookmarkEnd w:id="2"/>
    <w:p w:rsidR="004934E0" w:rsidRDefault="004934E0" w:rsidP="004934E0">
      <w:pPr>
        <w:keepNext/>
      </w:pPr>
    </w:p>
    <w:p w:rsidR="00440983" w:rsidRPr="007E633B" w:rsidRDefault="00440983">
      <w:pPr>
        <w:ind w:left="2127" w:hanging="2127"/>
        <w:rPr>
          <w:rFonts w:ascii="Arial" w:hAnsi="Arial" w:cs="Arial"/>
          <w:b/>
        </w:rPr>
      </w:pPr>
      <w:r w:rsidRPr="007E633B">
        <w:rPr>
          <w:rFonts w:ascii="Arial" w:hAnsi="Arial" w:cs="Arial"/>
          <w:b/>
        </w:rPr>
        <w:t>Source:</w:t>
      </w:r>
      <w:r w:rsidRPr="007E633B">
        <w:rPr>
          <w:rFonts w:ascii="Arial" w:hAnsi="Arial" w:cs="Arial"/>
          <w:b/>
        </w:rPr>
        <w:tab/>
      </w:r>
      <w:r w:rsidR="00304E84" w:rsidRPr="00304E84">
        <w:rPr>
          <w:rFonts w:ascii="Arial" w:hAnsi="Arial" w:cs="Arial"/>
          <w:b/>
        </w:rPr>
        <w:t>Nokia, Alcatel-Lucent Shanghai Bell</w:t>
      </w:r>
      <w:r w:rsidR="00556A38">
        <w:rPr>
          <w:rFonts w:ascii="Arial" w:hAnsi="Arial" w:cs="Arial"/>
          <w:b/>
        </w:rPr>
        <w:t>, Samsung</w:t>
      </w:r>
    </w:p>
    <w:p w:rsidR="00440983" w:rsidRPr="007E633B" w:rsidRDefault="00440983">
      <w:pPr>
        <w:ind w:left="2127" w:hanging="2127"/>
        <w:rPr>
          <w:rFonts w:ascii="Arial" w:hAnsi="Arial" w:cs="Arial"/>
          <w:b/>
        </w:rPr>
      </w:pPr>
      <w:r w:rsidRPr="007E633B">
        <w:rPr>
          <w:rFonts w:ascii="Arial" w:hAnsi="Arial" w:cs="Arial"/>
          <w:b/>
        </w:rPr>
        <w:t>Title:</w:t>
      </w:r>
      <w:r w:rsidRPr="007E633B">
        <w:rPr>
          <w:rFonts w:ascii="Arial" w:hAnsi="Arial" w:cs="Arial"/>
          <w:b/>
        </w:rPr>
        <w:tab/>
      </w:r>
      <w:r w:rsidR="007F0CDA">
        <w:rPr>
          <w:rFonts w:ascii="Arial" w:hAnsi="Arial" w:cs="Arial"/>
          <w:b/>
        </w:rPr>
        <w:t xml:space="preserve">23.501 § </w:t>
      </w:r>
      <w:r w:rsidR="007F0CDA">
        <w:t xml:space="preserve">8.3: </w:t>
      </w:r>
      <w:r w:rsidR="00AE70FC">
        <w:rPr>
          <w:rFonts w:ascii="Arial" w:hAnsi="Arial" w:cs="Arial"/>
          <w:b/>
        </w:rPr>
        <w:t xml:space="preserve">User plane protocol stack </w:t>
      </w:r>
      <w:r w:rsidR="00304E84" w:rsidRPr="00304E84">
        <w:rPr>
          <w:rFonts w:ascii="Arial" w:hAnsi="Arial" w:cs="Arial"/>
          <w:b/>
        </w:rPr>
        <w:t>between the UE and the DN</w:t>
      </w:r>
    </w:p>
    <w:p w:rsidR="00440983" w:rsidRPr="007E633B" w:rsidRDefault="00440983">
      <w:pPr>
        <w:ind w:left="2127" w:hanging="2127"/>
        <w:rPr>
          <w:rFonts w:ascii="Arial" w:hAnsi="Arial" w:cs="Arial"/>
          <w:b/>
        </w:rPr>
      </w:pPr>
      <w:r w:rsidRPr="007E633B">
        <w:rPr>
          <w:rFonts w:ascii="Arial" w:hAnsi="Arial" w:cs="Arial"/>
          <w:b/>
        </w:rPr>
        <w:t>Document for:</w:t>
      </w:r>
      <w:r w:rsidRPr="007E633B">
        <w:rPr>
          <w:rFonts w:ascii="Arial" w:hAnsi="Arial" w:cs="Arial"/>
          <w:b/>
        </w:rPr>
        <w:tab/>
      </w:r>
      <w:r w:rsidR="0001582D" w:rsidRPr="007E633B">
        <w:rPr>
          <w:rFonts w:ascii="Arial" w:hAnsi="Arial" w:cs="Arial"/>
          <w:b/>
        </w:rPr>
        <w:t xml:space="preserve">Approval </w:t>
      </w:r>
    </w:p>
    <w:p w:rsidR="00440983" w:rsidRPr="007E633B" w:rsidRDefault="00440983">
      <w:pPr>
        <w:ind w:left="2127" w:hanging="2127"/>
        <w:rPr>
          <w:rFonts w:ascii="Arial" w:hAnsi="Arial" w:cs="Arial"/>
          <w:b/>
        </w:rPr>
      </w:pPr>
      <w:r w:rsidRPr="007E633B">
        <w:rPr>
          <w:rFonts w:ascii="Arial" w:hAnsi="Arial" w:cs="Arial"/>
          <w:b/>
        </w:rPr>
        <w:t>Agenda Item:</w:t>
      </w:r>
      <w:r w:rsidRPr="007E633B">
        <w:rPr>
          <w:rFonts w:ascii="Arial" w:hAnsi="Arial" w:cs="Arial"/>
          <w:b/>
        </w:rPr>
        <w:tab/>
      </w:r>
      <w:r w:rsidR="00AE70FC">
        <w:rPr>
          <w:rFonts w:ascii="Arial" w:hAnsi="Arial" w:cs="Arial"/>
          <w:b/>
        </w:rPr>
        <w:t>6.5.3</w:t>
      </w:r>
    </w:p>
    <w:p w:rsidR="00440983" w:rsidRPr="007E633B" w:rsidRDefault="00440983">
      <w:pPr>
        <w:ind w:left="2127" w:hanging="2127"/>
        <w:rPr>
          <w:rFonts w:ascii="Arial" w:hAnsi="Arial" w:cs="Arial"/>
          <w:b/>
        </w:rPr>
      </w:pPr>
      <w:r w:rsidRPr="007E633B">
        <w:rPr>
          <w:rFonts w:ascii="Arial" w:hAnsi="Arial" w:cs="Arial"/>
          <w:b/>
        </w:rPr>
        <w:t>Work Item / Release:</w:t>
      </w:r>
      <w:r w:rsidRPr="007E633B">
        <w:rPr>
          <w:rFonts w:ascii="Arial" w:hAnsi="Arial" w:cs="Arial"/>
          <w:b/>
        </w:rPr>
        <w:tab/>
      </w:r>
      <w:r w:rsidR="00304E84" w:rsidRPr="00304E84">
        <w:rPr>
          <w:rFonts w:ascii="Arial" w:hAnsi="Arial" w:cs="Arial"/>
          <w:b/>
        </w:rPr>
        <w:t xml:space="preserve">5GS_Ph1 </w:t>
      </w:r>
      <w:r w:rsidR="00304E84">
        <w:rPr>
          <w:rFonts w:ascii="Arial" w:hAnsi="Arial" w:cs="Arial"/>
          <w:b/>
        </w:rPr>
        <w:t xml:space="preserve"> </w:t>
      </w:r>
      <w:r w:rsidR="006368A0" w:rsidRPr="007E633B">
        <w:rPr>
          <w:rFonts w:ascii="Arial" w:hAnsi="Arial" w:cs="Arial"/>
          <w:b/>
        </w:rPr>
        <w:t>/</w:t>
      </w:r>
      <w:r w:rsidR="00304E84">
        <w:rPr>
          <w:rFonts w:ascii="Arial" w:hAnsi="Arial" w:cs="Arial"/>
          <w:b/>
        </w:rPr>
        <w:t xml:space="preserve"> </w:t>
      </w:r>
      <w:r w:rsidR="008D047C" w:rsidRPr="007E633B">
        <w:rPr>
          <w:rFonts w:ascii="Arial" w:hAnsi="Arial" w:cs="Arial"/>
          <w:b/>
        </w:rPr>
        <w:t>Rel-</w:t>
      </w:r>
      <w:r w:rsidR="00E56D3B">
        <w:rPr>
          <w:rFonts w:ascii="Arial" w:hAnsi="Arial" w:cs="Arial"/>
          <w:b/>
        </w:rPr>
        <w:t>15</w:t>
      </w:r>
    </w:p>
    <w:p w:rsidR="00440983" w:rsidRDefault="00440983">
      <w:pPr>
        <w:rPr>
          <w:rFonts w:ascii="Arial" w:hAnsi="Arial" w:cs="Arial"/>
          <w:i/>
        </w:rPr>
      </w:pPr>
      <w:r w:rsidRPr="007E633B">
        <w:rPr>
          <w:rFonts w:ascii="Arial" w:hAnsi="Arial" w:cs="Arial"/>
          <w:i/>
        </w:rPr>
        <w:t>Abstract of the contribution:</w:t>
      </w:r>
      <w:r w:rsidR="006368A0" w:rsidRPr="007E633B">
        <w:rPr>
          <w:rFonts w:ascii="Arial" w:hAnsi="Arial" w:cs="Arial"/>
          <w:i/>
        </w:rPr>
        <w:t xml:space="preserve"> Th</w:t>
      </w:r>
      <w:r w:rsidR="007E633B" w:rsidRPr="007E633B">
        <w:rPr>
          <w:rFonts w:ascii="Arial" w:hAnsi="Arial" w:cs="Arial"/>
          <w:i/>
        </w:rPr>
        <w:t xml:space="preserve">is contribution </w:t>
      </w:r>
      <w:r w:rsidR="00607C4B">
        <w:rPr>
          <w:rFonts w:ascii="Arial" w:hAnsi="Arial" w:cs="Arial"/>
          <w:i/>
        </w:rPr>
        <w:t xml:space="preserve">proposes the protocol stack between </w:t>
      </w:r>
      <w:r w:rsidR="00BE0B04">
        <w:rPr>
          <w:rFonts w:ascii="Arial" w:hAnsi="Arial" w:cs="Arial"/>
          <w:i/>
        </w:rPr>
        <w:t xml:space="preserve">the </w:t>
      </w:r>
      <w:r w:rsidR="00607C4B">
        <w:rPr>
          <w:rFonts w:ascii="Arial" w:hAnsi="Arial" w:cs="Arial"/>
          <w:i/>
        </w:rPr>
        <w:t xml:space="preserve">UE and </w:t>
      </w:r>
      <w:r w:rsidR="00BE0B04">
        <w:rPr>
          <w:rFonts w:ascii="Arial" w:hAnsi="Arial" w:cs="Arial"/>
          <w:i/>
        </w:rPr>
        <w:t>the DN</w:t>
      </w:r>
      <w:r w:rsidR="00607C4B">
        <w:rPr>
          <w:rFonts w:ascii="Arial" w:hAnsi="Arial" w:cs="Arial"/>
          <w:i/>
        </w:rPr>
        <w:t>.</w:t>
      </w:r>
    </w:p>
    <w:p w:rsidR="00D6718F" w:rsidRDefault="00D6718F" w:rsidP="00D6718F">
      <w:pPr>
        <w:pStyle w:val="Heading1"/>
      </w:pPr>
      <w:r>
        <w:t>Introduction</w:t>
      </w:r>
    </w:p>
    <w:p w:rsidR="00BE0B04" w:rsidRPr="00BE0B04" w:rsidRDefault="00BE0B04" w:rsidP="00BE0B04"/>
    <w:p w:rsidR="0040372A" w:rsidRPr="001260F9" w:rsidRDefault="0040372A" w:rsidP="0040372A">
      <w:pPr>
        <w:pStyle w:val="Heading1"/>
        <w:rPr>
          <w:lang w:eastAsia="zh-CN"/>
        </w:rPr>
      </w:pPr>
      <w:r>
        <w:rPr>
          <w:lang w:eastAsia="zh-CN"/>
        </w:rPr>
        <w:t>Proposal</w:t>
      </w:r>
    </w:p>
    <w:p w:rsidR="0040372A" w:rsidRPr="003472FA" w:rsidRDefault="0040372A" w:rsidP="0040372A">
      <w:pPr>
        <w:pStyle w:val="B1"/>
        <w:ind w:left="0" w:firstLine="0"/>
        <w:rPr>
          <w:lang w:eastAsia="zh-CN"/>
        </w:rPr>
      </w:pPr>
      <w:r w:rsidRPr="00607C4B">
        <w:rPr>
          <w:lang w:eastAsia="zh-CN"/>
        </w:rPr>
        <w:t xml:space="preserve">It is proposed to add the following </w:t>
      </w:r>
      <w:r w:rsidR="00607C4B" w:rsidRPr="00607C4B">
        <w:rPr>
          <w:lang w:eastAsia="zh-CN"/>
        </w:rPr>
        <w:t xml:space="preserve">descriptions into </w:t>
      </w:r>
      <w:r w:rsidR="00AD5D23">
        <w:rPr>
          <w:lang w:eastAsia="zh-CN"/>
        </w:rPr>
        <w:t xml:space="preserve">TS </w:t>
      </w:r>
      <w:r w:rsidRPr="00607C4B">
        <w:rPr>
          <w:lang w:eastAsia="zh-CN"/>
        </w:rPr>
        <w:t>23.</w:t>
      </w:r>
      <w:r w:rsidR="00BE0B04">
        <w:rPr>
          <w:lang w:eastAsia="zh-CN"/>
        </w:rPr>
        <w:t>501</w:t>
      </w:r>
      <w:r w:rsidR="000D4432" w:rsidRPr="00607C4B">
        <w:rPr>
          <w:lang w:eastAsia="zh-CN"/>
        </w:rPr>
        <w:t xml:space="preserve"> </w:t>
      </w:r>
      <w:r w:rsidRPr="00607C4B">
        <w:rPr>
          <w:lang w:eastAsia="zh-CN"/>
        </w:rPr>
        <w:t>“System</w:t>
      </w:r>
      <w:r w:rsidR="00607C4B" w:rsidRPr="00607C4B">
        <w:rPr>
          <w:lang w:eastAsia="zh-CN"/>
        </w:rPr>
        <w:t xml:space="preserve"> Architecture for 5G System</w:t>
      </w:r>
      <w:r w:rsidRPr="00607C4B">
        <w:rPr>
          <w:lang w:eastAsia="zh-CN"/>
        </w:rPr>
        <w:t>”.</w:t>
      </w:r>
    </w:p>
    <w:p w:rsidR="00811730" w:rsidRPr="00FA2B77" w:rsidRDefault="00471F25" w:rsidP="008117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bookmarkStart w:id="3" w:name="_Toc399511925"/>
      <w:bookmarkStart w:id="4" w:name="_Toc324232210"/>
      <w:bookmarkStart w:id="5" w:name="_Toc326248701"/>
      <w:bookmarkStart w:id="6" w:name="_Toc399743733"/>
      <w:bookmarkStart w:id="7" w:name="_Toc248905717"/>
      <w:r>
        <w:rPr>
          <w:rFonts w:ascii="Arial" w:hAnsi="Arial" w:cs="Arial"/>
          <w:color w:val="FF0000"/>
          <w:sz w:val="28"/>
          <w:szCs w:val="28"/>
          <w:lang w:val="en-US"/>
        </w:rPr>
        <w:t>* * * Start of changes</w:t>
      </w:r>
      <w:r w:rsidRPr="003A294B">
        <w:rPr>
          <w:rFonts w:ascii="Arial" w:hAnsi="Arial" w:cs="Arial"/>
          <w:color w:val="FF0000"/>
          <w:sz w:val="28"/>
          <w:szCs w:val="28"/>
          <w:lang w:val="en-US"/>
        </w:rPr>
        <w:t>* * * *</w:t>
      </w:r>
      <w:bookmarkEnd w:id="3"/>
      <w:bookmarkEnd w:id="4"/>
      <w:bookmarkEnd w:id="5"/>
      <w:bookmarkEnd w:id="6"/>
      <w:bookmarkEnd w:id="7"/>
      <w:r w:rsidR="00F77AFF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="00F77AFF" w:rsidRPr="00291A15">
        <w:rPr>
          <w:rFonts w:ascii="Arial" w:hAnsi="Arial" w:cs="Arial"/>
          <w:i/>
        </w:rPr>
        <w:t>(all text is new)</w:t>
      </w:r>
    </w:p>
    <w:p w:rsidR="00BE0B04" w:rsidRPr="008E7F98" w:rsidRDefault="00BE0B04" w:rsidP="00BE0B04">
      <w:pPr>
        <w:pStyle w:val="Heading2"/>
      </w:pPr>
      <w:bookmarkStart w:id="8" w:name="_Toc470196773"/>
      <w:bookmarkStart w:id="9" w:name="_Toc468246076"/>
      <w:bookmarkStart w:id="10" w:name="_Toc446573932"/>
      <w:bookmarkStart w:id="11" w:name="_Toc445245059"/>
      <w:bookmarkStart w:id="12" w:name="_Toc445245182"/>
      <w:bookmarkStart w:id="13" w:name="_Toc445247658"/>
      <w:bookmarkStart w:id="14" w:name="_Toc445332170"/>
      <w:bookmarkStart w:id="15" w:name="_Toc445372773"/>
      <w:bookmarkStart w:id="16" w:name="_Toc445384242"/>
      <w:bookmarkStart w:id="17" w:name="_Toc445245037"/>
      <w:bookmarkStart w:id="18" w:name="_Toc445245161"/>
      <w:bookmarkStart w:id="19" w:name="_Toc445247637"/>
      <w:r>
        <w:t>8.3</w:t>
      </w:r>
      <w:r>
        <w:tab/>
        <w:t>User Plane Protocol stacks</w:t>
      </w:r>
      <w:bookmarkEnd w:id="8"/>
    </w:p>
    <w:p w:rsidR="004A6F1B" w:rsidRPr="00664461" w:rsidRDefault="004A6F1B" w:rsidP="004A6F1B">
      <w:pPr>
        <w:pStyle w:val="EditorsNote"/>
      </w:pPr>
      <w:r>
        <w:t xml:space="preserve">. </w:t>
      </w:r>
    </w:p>
    <w:bookmarkEnd w:id="9"/>
    <w:bookmarkEnd w:id="10"/>
    <w:p w:rsidR="0046225F" w:rsidRDefault="00304E84" w:rsidP="0046225F">
      <w:pPr>
        <w:pStyle w:val="Heading4"/>
        <w:rPr>
          <w:lang w:eastAsia="zh-CN"/>
        </w:rPr>
      </w:pPr>
      <w:r>
        <w:rPr>
          <w:lang w:eastAsia="zh-CN"/>
        </w:rPr>
        <w:t>8.3.1</w:t>
      </w:r>
      <w:r w:rsidR="0046225F">
        <w:tab/>
      </w:r>
      <w:r w:rsidR="00E02D72">
        <w:t xml:space="preserve">User Plane </w:t>
      </w:r>
      <w:r w:rsidR="00981623">
        <w:t xml:space="preserve">Protocol stack for a PDU session </w:t>
      </w:r>
    </w:p>
    <w:p w:rsidR="00DE2C27" w:rsidRDefault="0046225F" w:rsidP="0046225F">
      <w:pPr>
        <w:rPr>
          <w:lang w:eastAsia="zh-CN"/>
        </w:rPr>
      </w:pPr>
      <w:r>
        <w:rPr>
          <w:rFonts w:hint="eastAsia"/>
          <w:lang w:eastAsia="zh-CN"/>
        </w:rPr>
        <w:t xml:space="preserve">This clause illustrates the </w:t>
      </w:r>
      <w:r>
        <w:rPr>
          <w:lang w:eastAsia="zh-CN"/>
        </w:rPr>
        <w:t>protocol</w:t>
      </w:r>
      <w:r>
        <w:rPr>
          <w:rFonts w:hint="eastAsia"/>
          <w:lang w:eastAsia="zh-CN"/>
        </w:rPr>
        <w:t xml:space="preserve"> stack </w:t>
      </w:r>
      <w:r w:rsidR="00DE2C27">
        <w:rPr>
          <w:lang w:eastAsia="zh-CN"/>
        </w:rPr>
        <w:t>for the User plane transport related with a PDU session</w:t>
      </w:r>
      <w:r>
        <w:rPr>
          <w:lang w:eastAsia="zh-CN"/>
        </w:rPr>
        <w:t xml:space="preserve">. </w:t>
      </w:r>
    </w:p>
    <w:p w:rsidR="0046225F" w:rsidRDefault="0046225F" w:rsidP="0046225F">
      <w:pPr>
        <w:rPr>
          <w:lang w:eastAsia="zh-CN"/>
        </w:rPr>
      </w:pPr>
    </w:p>
    <w:p w:rsidR="00B76930" w:rsidRDefault="008138AF" w:rsidP="0046225F">
      <w:pPr>
        <w:rPr>
          <w:lang w:eastAsia="zh-CN"/>
        </w:rPr>
      </w:pPr>
      <w:r>
        <w:object w:dxaOrig="8528" w:dyaOrig="352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6pt;height:176.55pt" o:ole="">
            <v:imagedata r:id="rId8" o:title=""/>
          </v:shape>
          <o:OLEObject Type="Embed" ProgID="Visio.Drawing.11" ShapeID="_x0000_i1025" DrawAspect="Content" ObjectID="_1547982226" r:id="rId9"/>
        </w:object>
      </w:r>
    </w:p>
    <w:p w:rsidR="00B76930" w:rsidRDefault="00B76930" w:rsidP="00B76930">
      <w:pPr>
        <w:pStyle w:val="TF"/>
      </w:pPr>
      <w:r>
        <w:t>Figure 8.3.1-1: User Plane Protocol Stack</w:t>
      </w:r>
    </w:p>
    <w:p w:rsidR="00DE2C27" w:rsidRDefault="00DE2C27" w:rsidP="00DE2C27">
      <w:pPr>
        <w:pStyle w:val="NF"/>
        <w:rPr>
          <w:b/>
        </w:rPr>
      </w:pPr>
      <w:r>
        <w:rPr>
          <w:b/>
        </w:rPr>
        <w:t>Legend:</w:t>
      </w:r>
    </w:p>
    <w:p w:rsidR="00DE2C27" w:rsidRDefault="00DE2C27" w:rsidP="00DE2C27">
      <w:pPr>
        <w:pStyle w:val="B1"/>
      </w:pPr>
      <w:r>
        <w:t>-</w:t>
      </w:r>
      <w:r>
        <w:tab/>
      </w:r>
      <w:r w:rsidR="00827DFC">
        <w:rPr>
          <w:b/>
        </w:rPr>
        <w:t>P</w:t>
      </w:r>
      <w:r>
        <w:rPr>
          <w:b/>
        </w:rPr>
        <w:t xml:space="preserve">DU layer: </w:t>
      </w:r>
      <w:r>
        <w:t>This layer corresponds to the PDU carried between the UE and the DN over the PDU session. When the PDU session Type is IPV6, it corresponds to IPv6 packets ; When the PDU session Type is Ethernet, it corresponds to Ethernet frames ; etc….</w:t>
      </w:r>
    </w:p>
    <w:p w:rsidR="00827DFC" w:rsidRDefault="00DE2C27" w:rsidP="00827DFC">
      <w:pPr>
        <w:pStyle w:val="B1"/>
      </w:pPr>
      <w:r>
        <w:lastRenderedPageBreak/>
        <w:t>-</w:t>
      </w:r>
      <w:r>
        <w:tab/>
      </w:r>
      <w:r w:rsidRPr="002D74A0">
        <w:rPr>
          <w:b/>
        </w:rPr>
        <w:t>5GC Encapsulation</w:t>
      </w:r>
      <w:r>
        <w:t xml:space="preserve">: </w:t>
      </w:r>
      <w:r w:rsidR="002D74A0">
        <w:t xml:space="preserve">This layer supports multiplexing traffic of different PDU sessions (possibly corresponding to different PDU session Types) on </w:t>
      </w:r>
      <w:r w:rsidR="00A03A69">
        <w:t xml:space="preserve">N3 </w:t>
      </w:r>
      <w:r w:rsidR="00B76930">
        <w:t xml:space="preserve">interface </w:t>
      </w:r>
      <w:r w:rsidR="00A03A69">
        <w:t xml:space="preserve">or on </w:t>
      </w:r>
      <w:r w:rsidR="002D74A0">
        <w:t xml:space="preserve">the same </w:t>
      </w:r>
      <w:r w:rsidR="006232E0">
        <w:t>N9 interface</w:t>
      </w:r>
      <w:r w:rsidR="002D74A0">
        <w:t xml:space="preserve"> between </w:t>
      </w:r>
      <w:r w:rsidR="00B76930">
        <w:t xml:space="preserve">different </w:t>
      </w:r>
      <w:r w:rsidR="002D74A0">
        <w:t>User plane entities of the 5G Core</w:t>
      </w:r>
      <w:r w:rsidR="00827DFC">
        <w:t>. This multiplexing is done on a per PDU session level. This layer carries also the marking associated with a QoS Flow defined in clause 5.</w:t>
      </w:r>
      <w:r w:rsidR="00A03A69">
        <w:t>7</w:t>
      </w:r>
    </w:p>
    <w:p w:rsidR="00E02D72" w:rsidRDefault="00E02D72" w:rsidP="00E02D72">
      <w:pPr>
        <w:pStyle w:val="EditorsNote"/>
      </w:pPr>
      <w:r>
        <w:t xml:space="preserve">Editor’s notes: </w:t>
      </w:r>
      <w:r w:rsidRPr="0046225F">
        <w:t>The details of encapsulation header should be updated according to the protocol chose/defined in stage 3</w:t>
      </w:r>
      <w:r>
        <w:t>.</w:t>
      </w:r>
    </w:p>
    <w:p w:rsidR="00DE2C27" w:rsidRDefault="00827DFC" w:rsidP="00DE2C27">
      <w:pPr>
        <w:pStyle w:val="B1"/>
      </w:pPr>
      <w:r>
        <w:t>-</w:t>
      </w:r>
      <w:r>
        <w:tab/>
      </w:r>
      <w:r w:rsidRPr="00827DFC">
        <w:rPr>
          <w:b/>
        </w:rPr>
        <w:t>AN protocol stack</w:t>
      </w:r>
      <w:r>
        <w:t>: This set of protocols/layers</w:t>
      </w:r>
      <w:r w:rsidR="00E02D72">
        <w:t xml:space="preserve"> depends on </w:t>
      </w:r>
      <w:r>
        <w:t>the AN</w:t>
      </w:r>
      <w:r w:rsidR="002D74A0">
        <w:t xml:space="preserve"> </w:t>
      </w:r>
    </w:p>
    <w:p w:rsidR="00DE2C27" w:rsidRDefault="00827DFC" w:rsidP="00827DFC">
      <w:pPr>
        <w:pStyle w:val="B2"/>
      </w:pPr>
      <w:r>
        <w:t>-</w:t>
      </w:r>
      <w:r>
        <w:tab/>
        <w:t xml:space="preserve">When the AN is a 3GPP RAN, </w:t>
      </w:r>
      <w:r w:rsidR="00B76930">
        <w:t>these protocols/layers</w:t>
      </w:r>
      <w:r w:rsidR="00B76930" w:rsidDel="00B76930">
        <w:t xml:space="preserve"> </w:t>
      </w:r>
      <w:r w:rsidR="00B76930">
        <w:t xml:space="preserve">are </w:t>
      </w:r>
      <w:r>
        <w:t>defined by the 3GPP RAN</w:t>
      </w:r>
    </w:p>
    <w:p w:rsidR="00827DFC" w:rsidRPr="0046225F" w:rsidRDefault="00827DFC" w:rsidP="00827DFC">
      <w:pPr>
        <w:pStyle w:val="EditorsNote"/>
      </w:pPr>
      <w:r w:rsidRPr="0046225F">
        <w:t>Editor’s notes: The details of RAN protocol stacks depend on the decision of RAN WG and will be updated later.</w:t>
      </w:r>
    </w:p>
    <w:p w:rsidR="00827DFC" w:rsidRPr="00DE2C27" w:rsidRDefault="00827DFC" w:rsidP="00827DFC">
      <w:pPr>
        <w:pStyle w:val="B2"/>
        <w:numPr>
          <w:ilvl w:val="0"/>
          <w:numId w:val="31"/>
        </w:numPr>
      </w:pPr>
      <w:r>
        <w:t>When the AN is an Untrusted non 3GPP access to 5GC the 5G AN interfac</w:t>
      </w:r>
      <w:r w:rsidR="00E02D72">
        <w:t>e</w:t>
      </w:r>
      <w:r>
        <w:t xml:space="preserve">s with the 5GC at a N3IWF defined in clause 4.3.2 and the AN protocol stack is defined in clause </w:t>
      </w:r>
      <w:r w:rsidR="00E02D72">
        <w:t>8.3.3</w:t>
      </w:r>
    </w:p>
    <w:p w:rsidR="00DE2C27" w:rsidRDefault="00DE2C27" w:rsidP="00DE2C27">
      <w:pPr>
        <w:pStyle w:val="B1"/>
      </w:pPr>
      <w:r>
        <w:t>-</w:t>
      </w:r>
      <w:r>
        <w:tab/>
      </w:r>
      <w:r>
        <w:rPr>
          <w:b/>
        </w:rPr>
        <w:t>UDP/IP:</w:t>
      </w:r>
      <w:r>
        <w:t xml:space="preserve"> These are the backbone network protocols used for routing user data and control signalling.</w:t>
      </w:r>
    </w:p>
    <w:p w:rsidR="0032595E" w:rsidRDefault="0032595E" w:rsidP="0032595E">
      <w:pPr>
        <w:pStyle w:val="NO"/>
      </w:pPr>
      <w:r>
        <w:t xml:space="preserve">  </w:t>
      </w:r>
    </w:p>
    <w:p w:rsidR="006232E0" w:rsidRDefault="0032595E" w:rsidP="006232E0">
      <w:pPr>
        <w:pStyle w:val="NO"/>
        <w:rPr>
          <w:lang w:eastAsia="zh-CN"/>
        </w:rPr>
      </w:pPr>
      <w:r>
        <w:t>NOTE</w:t>
      </w:r>
      <w:r w:rsidR="00E5388A">
        <w:t>1</w:t>
      </w:r>
      <w:r>
        <w:t xml:space="preserve">:  </w:t>
      </w:r>
      <w:r w:rsidR="00E5388A">
        <w:tab/>
      </w:r>
      <w:r>
        <w:rPr>
          <w:rFonts w:eastAsiaTheme="minorEastAsia"/>
          <w:lang w:eastAsia="zh-CN"/>
        </w:rPr>
        <w:t>The number of UPF in the data path is not constrained by 3GPP specifications: there may be in the data path 0, 1 or multiple UPF that do not support a PDU session anchor functionality</w:t>
      </w:r>
      <w:r>
        <w:t xml:space="preserve">. In case of Home Routed deployment there is </w:t>
      </w:r>
      <w:r>
        <w:rPr>
          <w:rFonts w:eastAsiaTheme="minorEastAsia"/>
          <w:lang w:eastAsia="zh-CN"/>
        </w:rPr>
        <w:t xml:space="preserve">in the data path </w:t>
      </w:r>
      <w:r>
        <w:t xml:space="preserve">at last </w:t>
      </w:r>
      <w:r w:rsidR="00B76930">
        <w:t>one</w:t>
      </w:r>
      <w:r>
        <w:t xml:space="preserve"> </w:t>
      </w:r>
      <w:r>
        <w:rPr>
          <w:rFonts w:eastAsiaTheme="minorEastAsia"/>
          <w:lang w:eastAsia="zh-CN"/>
        </w:rPr>
        <w:t>UPF in the VPLMN that does not support a PDU session anchor functionality</w:t>
      </w:r>
      <w:r w:rsidR="006232E0">
        <w:t xml:space="preserve">. </w:t>
      </w:r>
      <w:r w:rsidR="006232E0">
        <w:rPr>
          <w:lang w:eastAsia="zh-CN"/>
        </w:rPr>
        <w:t xml:space="preserve">For the IP type PDU session, the UPF acting as PDU session anchor is the </w:t>
      </w:r>
      <w:r w:rsidR="006232E0">
        <w:rPr>
          <w:rFonts w:hint="eastAsia"/>
          <w:lang w:eastAsia="zh-CN"/>
        </w:rPr>
        <w:t xml:space="preserve">IP anchor point of the IP address/prefix allocated to the UE. </w:t>
      </w:r>
    </w:p>
    <w:p w:rsidR="00540B0A" w:rsidRDefault="00540B0A" w:rsidP="00540B0A">
      <w:pPr>
        <w:pStyle w:val="NO"/>
      </w:pPr>
      <w:r>
        <w:t xml:space="preserve">NOTE 2: </w:t>
      </w:r>
      <w:r>
        <w:tab/>
        <w:t>The “non PDU anchor session” UPF depicted in the Figure 8.3.1-1 is optional</w:t>
      </w:r>
    </w:p>
    <w:p w:rsidR="0032595E" w:rsidRDefault="0032595E" w:rsidP="0032595E">
      <w:pPr>
        <w:pStyle w:val="NO"/>
      </w:pPr>
      <w:r>
        <w:t>NOTE</w:t>
      </w:r>
      <w:r w:rsidR="00540B0A">
        <w:t>3</w:t>
      </w:r>
      <w:r>
        <w:t xml:space="preserve">:  </w:t>
      </w:r>
      <w:r>
        <w:rPr>
          <w:rFonts w:eastAsiaTheme="minorEastAsia"/>
          <w:lang w:eastAsia="zh-CN"/>
        </w:rPr>
        <w:t>The N9 interface may be intra-PLMN or inter PLMN (in case of Home Routed deployment)</w:t>
      </w:r>
      <w:r>
        <w:t>.</w:t>
      </w:r>
    </w:p>
    <w:p w:rsidR="00E5388A" w:rsidRDefault="00E5388A" w:rsidP="00E5388A">
      <w:r>
        <w:t>In case there is an UL CL (Uplink Classifier) or a Branching Point (both defined in clause 5.6.4) in the data path of a PDU session, the UL CL or Branching Point acts as the non PDU session anchor UPF of Figure 8.3.1-1. In that case there are multiple N9 interfaces branching out of the UL CL / Branching Point each leading to different PDU session anchors.</w:t>
      </w:r>
    </w:p>
    <w:p w:rsidR="00E5388A" w:rsidRDefault="00E5388A" w:rsidP="00E5388A">
      <w:pPr>
        <w:pStyle w:val="NO"/>
      </w:pPr>
      <w:r>
        <w:t>NOTE3:  Co-location of the UL CL or Branching Point with a PDU session anchor is possible but is considered as a deployment option.</w:t>
      </w:r>
    </w:p>
    <w:p w:rsidR="00E5388A" w:rsidRPr="00E5388A" w:rsidRDefault="00E5388A" w:rsidP="00E5388A"/>
    <w:p w:rsidR="00E02D72" w:rsidRDefault="00E02D72" w:rsidP="00E02D72">
      <w:pPr>
        <w:pStyle w:val="Heading4"/>
        <w:rPr>
          <w:lang w:eastAsia="zh-CN"/>
        </w:rPr>
      </w:pPr>
      <w:r>
        <w:rPr>
          <w:lang w:eastAsia="zh-CN"/>
        </w:rPr>
        <w:t>8.3.</w:t>
      </w:r>
      <w:r w:rsidR="00E5388A">
        <w:rPr>
          <w:lang w:eastAsia="zh-CN"/>
        </w:rPr>
        <w:t>2</w:t>
      </w:r>
      <w:r>
        <w:tab/>
        <w:t>AN Protocol stack for a PDU session in case of Untrusted access to 5GC</w:t>
      </w:r>
    </w:p>
    <w:p w:rsidR="00E02D72" w:rsidRPr="0046225F" w:rsidRDefault="00E02D72" w:rsidP="00E02D72">
      <w:pPr>
        <w:pStyle w:val="EditorsNote"/>
      </w:pPr>
      <w:r w:rsidRPr="0046225F">
        <w:t xml:space="preserve">Editor’s notes: </w:t>
      </w:r>
      <w:r>
        <w:t>FFS</w:t>
      </w:r>
      <w:r w:rsidRPr="0046225F">
        <w:t>.</w:t>
      </w:r>
    </w:p>
    <w:p w:rsidR="0046225F" w:rsidRPr="0046225F" w:rsidRDefault="0046225F" w:rsidP="00725E07">
      <w:pPr>
        <w:pStyle w:val="EditorsNote"/>
        <w:rPr>
          <w:rFonts w:eastAsiaTheme="minorEastAsia"/>
          <w:lang w:eastAsia="zh-CN"/>
        </w:rPr>
      </w:pPr>
    </w:p>
    <w:bookmarkEnd w:id="11"/>
    <w:bookmarkEnd w:id="12"/>
    <w:bookmarkEnd w:id="13"/>
    <w:bookmarkEnd w:id="14"/>
    <w:bookmarkEnd w:id="15"/>
    <w:bookmarkEnd w:id="16"/>
    <w:p w:rsidR="005E693B" w:rsidRPr="00725E07" w:rsidRDefault="005E693B" w:rsidP="00725E07"/>
    <w:bookmarkEnd w:id="17"/>
    <w:bookmarkEnd w:id="18"/>
    <w:bookmarkEnd w:id="19"/>
    <w:p w:rsidR="00471F25" w:rsidRPr="003A294B" w:rsidRDefault="00471F25" w:rsidP="00471F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3A294B">
        <w:rPr>
          <w:rFonts w:ascii="Arial" w:hAnsi="Arial" w:cs="Arial"/>
          <w:color w:val="FF0000"/>
          <w:sz w:val="28"/>
          <w:szCs w:val="28"/>
          <w:lang w:val="en-US"/>
        </w:rPr>
        <w:t xml:space="preserve">* * * End of Changes * * * </w:t>
      </w:r>
    </w:p>
    <w:p w:rsidR="00471F25" w:rsidRDefault="00471F25" w:rsidP="00471F25">
      <w:pPr>
        <w:rPr>
          <w:rFonts w:ascii="Arial" w:hAnsi="Arial" w:cs="Arial"/>
        </w:rPr>
      </w:pPr>
    </w:p>
    <w:p w:rsidR="00440983" w:rsidRDefault="00440983">
      <w:pPr>
        <w:rPr>
          <w:rFonts w:ascii="Arial" w:hAnsi="Arial" w:cs="Arial"/>
        </w:rPr>
      </w:pPr>
    </w:p>
    <w:sectPr w:rsidR="00440983" w:rsidSect="00334BAB">
      <w:headerReference w:type="even" r:id="rId10"/>
      <w:headerReference w:type="default" r:id="rId11"/>
      <w:footerReference w:type="default" r:id="rId12"/>
      <w:pgSz w:w="11906" w:h="16838" w:code="9"/>
      <w:pgMar w:top="1134" w:right="1134" w:bottom="1134" w:left="1134" w:header="737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4020289C" w15:done="0"/>
  <w15:commentEx w15:paraId="2CC2CEE0" w15:done="0"/>
</w15:commentsEx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54BCD" w:rsidRDefault="00954BCD">
      <w:r>
        <w:separator/>
      </w:r>
    </w:p>
    <w:p w:rsidR="00954BCD" w:rsidRDefault="00954BCD"/>
  </w:endnote>
  <w:endnote w:type="continuationSeparator" w:id="0">
    <w:p w:rsidR="00954BCD" w:rsidRDefault="00954BCD">
      <w:r>
        <w:continuationSeparator/>
      </w:r>
    </w:p>
    <w:p w:rsidR="00954BCD" w:rsidRDefault="00954BCD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0983" w:rsidRDefault="00440983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440983" w:rsidRDefault="00440983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440983" w:rsidRDefault="00440983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54BCD" w:rsidRDefault="00954BCD">
      <w:r>
        <w:separator/>
      </w:r>
    </w:p>
    <w:p w:rsidR="00954BCD" w:rsidRDefault="00954BCD"/>
  </w:footnote>
  <w:footnote w:type="continuationSeparator" w:id="0">
    <w:p w:rsidR="00954BCD" w:rsidRDefault="00954BCD">
      <w:r>
        <w:continuationSeparator/>
      </w:r>
    </w:p>
    <w:p w:rsidR="00954BCD" w:rsidRDefault="00954BCD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0983" w:rsidRDefault="00440983"/>
  <w:p w:rsidR="00440983" w:rsidRDefault="00440983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0983" w:rsidRPr="00976769" w:rsidRDefault="00AE366B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AE366B">
      <w:rPr>
        <w:rFonts w:ascii="Arial" w:hAnsi="Arial" w:cs="Arial"/>
        <w:b/>
        <w:bCs/>
        <w:sz w:val="18"/>
        <w:lang w:val="fr-FR"/>
      </w:rPr>
      <w:t>SA WG2 Temporary Document</w:t>
    </w:r>
  </w:p>
  <w:p w:rsidR="00440983" w:rsidRPr="00976769" w:rsidRDefault="00AE366B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AE366B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AE366B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954BCD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:rsidR="00440983" w:rsidRPr="00976769" w:rsidRDefault="00440983">
    <w:pPr>
      <w:rPr>
        <w:lang w:val="fr-FR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BD46B5D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8A30D3B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C28038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4E8305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1C041D2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C52E72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567C5E3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8750823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D8A4A1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1E66AE4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>
    <w:nsid w:val="06313228"/>
    <w:multiLevelType w:val="hybridMultilevel"/>
    <w:tmpl w:val="F1C82598"/>
    <w:lvl w:ilvl="0" w:tplc="E6F26D2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0B486B41"/>
    <w:multiLevelType w:val="hybridMultilevel"/>
    <w:tmpl w:val="535090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2148086B"/>
    <w:multiLevelType w:val="hybridMultilevel"/>
    <w:tmpl w:val="F1C82598"/>
    <w:lvl w:ilvl="0" w:tplc="E6F26D2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8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2F092C45"/>
    <w:multiLevelType w:val="hybridMultilevel"/>
    <w:tmpl w:val="F1C82598"/>
    <w:lvl w:ilvl="0" w:tplc="E6F26D2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2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>
    <w:nsid w:val="48331D03"/>
    <w:multiLevelType w:val="hybridMultilevel"/>
    <w:tmpl w:val="F1C82598"/>
    <w:lvl w:ilvl="0" w:tplc="E6F26D2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5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6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7">
    <w:nsid w:val="5322038F"/>
    <w:multiLevelType w:val="hybridMultilevel"/>
    <w:tmpl w:val="25382016"/>
    <w:lvl w:ilvl="0" w:tplc="D5F6D796">
      <w:start w:val="5"/>
      <w:numFmt w:val="bullet"/>
      <w:lvlText w:val="-"/>
      <w:lvlJc w:val="left"/>
      <w:pPr>
        <w:ind w:left="927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8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29">
    <w:nsid w:val="764E4DD7"/>
    <w:multiLevelType w:val="hybridMultilevel"/>
    <w:tmpl w:val="F1C82598"/>
    <w:lvl w:ilvl="0" w:tplc="E6F26D2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0"/>
  </w:num>
  <w:num w:numId="2">
    <w:abstractNumId w:val="21"/>
  </w:num>
  <w:num w:numId="3">
    <w:abstractNumId w:val="20"/>
  </w:num>
  <w:num w:numId="4">
    <w:abstractNumId w:val="12"/>
  </w:num>
  <w:num w:numId="5">
    <w:abstractNumId w:val="28"/>
  </w:num>
  <w:num w:numId="6">
    <w:abstractNumId w:val="16"/>
  </w:num>
  <w:num w:numId="7">
    <w:abstractNumId w:val="15"/>
  </w:num>
  <w:num w:numId="8">
    <w:abstractNumId w:val="23"/>
  </w:num>
  <w:num w:numId="9">
    <w:abstractNumId w:val="22"/>
  </w:num>
  <w:num w:numId="10">
    <w:abstractNumId w:val="18"/>
  </w:num>
  <w:num w:numId="11">
    <w:abstractNumId w:val="14"/>
  </w:num>
  <w:num w:numId="12">
    <w:abstractNumId w:val="30"/>
  </w:num>
  <w:num w:numId="13">
    <w:abstractNumId w:val="26"/>
  </w:num>
  <w:num w:numId="14">
    <w:abstractNumId w:val="25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24"/>
  </w:num>
  <w:num w:numId="26">
    <w:abstractNumId w:val="19"/>
  </w:num>
  <w:num w:numId="27">
    <w:abstractNumId w:val="17"/>
  </w:num>
  <w:num w:numId="28">
    <w:abstractNumId w:val="29"/>
  </w:num>
  <w:num w:numId="29">
    <w:abstractNumId w:val="11"/>
  </w:num>
  <w:num w:numId="30">
    <w:abstractNumId w:val="13"/>
  </w:num>
  <w:num w:numId="31">
    <w:abstractNumId w:val="2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amsung user0-JB">
    <w15:presenceInfo w15:providerId="None" w15:userId="Samsung user0-JB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printFractionalCharacterWidth/>
  <w:embedSystemFont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activeWritingStyle w:appName="MSWord" w:lang="fr-FR" w:vendorID="64" w:dllVersion="131078" w:nlCheck="1" w:checkStyle="1"/>
  <w:attachedTemplate r:id="rId1"/>
  <w:stylePaneFormatFilter w:val="0004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</w:compat>
  <w:rsids>
    <w:rsidRoot w:val="00EE3B2E"/>
    <w:rsid w:val="0001582D"/>
    <w:rsid w:val="000222BA"/>
    <w:rsid w:val="00056EE2"/>
    <w:rsid w:val="0006103A"/>
    <w:rsid w:val="00064B0A"/>
    <w:rsid w:val="00077D47"/>
    <w:rsid w:val="000850FC"/>
    <w:rsid w:val="000A1243"/>
    <w:rsid w:val="000A48EB"/>
    <w:rsid w:val="000A7693"/>
    <w:rsid w:val="000B0FD2"/>
    <w:rsid w:val="000B2C5E"/>
    <w:rsid w:val="000D4432"/>
    <w:rsid w:val="000F0518"/>
    <w:rsid w:val="000F5C80"/>
    <w:rsid w:val="000F7F4F"/>
    <w:rsid w:val="001A400A"/>
    <w:rsid w:val="001B02F0"/>
    <w:rsid w:val="001B753B"/>
    <w:rsid w:val="001C56D6"/>
    <w:rsid w:val="001D06EB"/>
    <w:rsid w:val="001D2D1D"/>
    <w:rsid w:val="001D7A39"/>
    <w:rsid w:val="001E5A48"/>
    <w:rsid w:val="001F4F94"/>
    <w:rsid w:val="00204428"/>
    <w:rsid w:val="00206F2E"/>
    <w:rsid w:val="00216BE9"/>
    <w:rsid w:val="002711B8"/>
    <w:rsid w:val="002854C9"/>
    <w:rsid w:val="00287EF5"/>
    <w:rsid w:val="00292BB8"/>
    <w:rsid w:val="002A0E92"/>
    <w:rsid w:val="002A7DC8"/>
    <w:rsid w:val="002D0297"/>
    <w:rsid w:val="002D74A0"/>
    <w:rsid w:val="002E3391"/>
    <w:rsid w:val="002E7C6F"/>
    <w:rsid w:val="00304E84"/>
    <w:rsid w:val="00310AF8"/>
    <w:rsid w:val="0032595E"/>
    <w:rsid w:val="00327632"/>
    <w:rsid w:val="003323CF"/>
    <w:rsid w:val="00334BAB"/>
    <w:rsid w:val="00340828"/>
    <w:rsid w:val="003521FA"/>
    <w:rsid w:val="00352741"/>
    <w:rsid w:val="003552F1"/>
    <w:rsid w:val="003553E9"/>
    <w:rsid w:val="003601C3"/>
    <w:rsid w:val="00387745"/>
    <w:rsid w:val="00393D0A"/>
    <w:rsid w:val="003A10D6"/>
    <w:rsid w:val="003B05A1"/>
    <w:rsid w:val="003E546B"/>
    <w:rsid w:val="003F12D4"/>
    <w:rsid w:val="0040372A"/>
    <w:rsid w:val="00411179"/>
    <w:rsid w:val="004119DD"/>
    <w:rsid w:val="00420D6D"/>
    <w:rsid w:val="00440983"/>
    <w:rsid w:val="0044701D"/>
    <w:rsid w:val="0046225F"/>
    <w:rsid w:val="00471F25"/>
    <w:rsid w:val="00474B2E"/>
    <w:rsid w:val="00476823"/>
    <w:rsid w:val="004934E0"/>
    <w:rsid w:val="004A2E8B"/>
    <w:rsid w:val="004A6F1B"/>
    <w:rsid w:val="004C34C8"/>
    <w:rsid w:val="004D16B8"/>
    <w:rsid w:val="004E07B0"/>
    <w:rsid w:val="0051051B"/>
    <w:rsid w:val="00525922"/>
    <w:rsid w:val="005260CC"/>
    <w:rsid w:val="00530A74"/>
    <w:rsid w:val="005326B5"/>
    <w:rsid w:val="00540B0A"/>
    <w:rsid w:val="0054328C"/>
    <w:rsid w:val="005509C5"/>
    <w:rsid w:val="00556A38"/>
    <w:rsid w:val="005602F5"/>
    <w:rsid w:val="00574498"/>
    <w:rsid w:val="005C24B2"/>
    <w:rsid w:val="005C35F9"/>
    <w:rsid w:val="005C426D"/>
    <w:rsid w:val="005E44C2"/>
    <w:rsid w:val="005E693B"/>
    <w:rsid w:val="005E78C8"/>
    <w:rsid w:val="00600BD1"/>
    <w:rsid w:val="006077D1"/>
    <w:rsid w:val="00607C4B"/>
    <w:rsid w:val="006204B2"/>
    <w:rsid w:val="00622CA8"/>
    <w:rsid w:val="006232E0"/>
    <w:rsid w:val="00627021"/>
    <w:rsid w:val="006368A0"/>
    <w:rsid w:val="00637D32"/>
    <w:rsid w:val="0064005D"/>
    <w:rsid w:val="00642E4F"/>
    <w:rsid w:val="00645163"/>
    <w:rsid w:val="006538AF"/>
    <w:rsid w:val="0065474F"/>
    <w:rsid w:val="006612B2"/>
    <w:rsid w:val="0066424F"/>
    <w:rsid w:val="006868ED"/>
    <w:rsid w:val="00692A03"/>
    <w:rsid w:val="006A44E0"/>
    <w:rsid w:val="006C7935"/>
    <w:rsid w:val="006D0202"/>
    <w:rsid w:val="00710576"/>
    <w:rsid w:val="00721259"/>
    <w:rsid w:val="00725E07"/>
    <w:rsid w:val="0073482C"/>
    <w:rsid w:val="00742645"/>
    <w:rsid w:val="00766647"/>
    <w:rsid w:val="007742A0"/>
    <w:rsid w:val="007A240C"/>
    <w:rsid w:val="007A2E32"/>
    <w:rsid w:val="007B41B1"/>
    <w:rsid w:val="007E633B"/>
    <w:rsid w:val="007E6C95"/>
    <w:rsid w:val="007F0CDA"/>
    <w:rsid w:val="007F2693"/>
    <w:rsid w:val="00805E64"/>
    <w:rsid w:val="00811730"/>
    <w:rsid w:val="008138AF"/>
    <w:rsid w:val="00826576"/>
    <w:rsid w:val="00827DFC"/>
    <w:rsid w:val="00851BC6"/>
    <w:rsid w:val="00866BFD"/>
    <w:rsid w:val="00874077"/>
    <w:rsid w:val="00875D0C"/>
    <w:rsid w:val="00894D9F"/>
    <w:rsid w:val="00896618"/>
    <w:rsid w:val="008978F6"/>
    <w:rsid w:val="008C0E56"/>
    <w:rsid w:val="008C401B"/>
    <w:rsid w:val="008D047C"/>
    <w:rsid w:val="008D7A59"/>
    <w:rsid w:val="008F7DCE"/>
    <w:rsid w:val="00924410"/>
    <w:rsid w:val="00927962"/>
    <w:rsid w:val="00954BCD"/>
    <w:rsid w:val="0096155B"/>
    <w:rsid w:val="00965D7C"/>
    <w:rsid w:val="0097264E"/>
    <w:rsid w:val="00976769"/>
    <w:rsid w:val="00981623"/>
    <w:rsid w:val="00982C16"/>
    <w:rsid w:val="009B0954"/>
    <w:rsid w:val="009B4C2D"/>
    <w:rsid w:val="009D63E1"/>
    <w:rsid w:val="009E0B75"/>
    <w:rsid w:val="00A03A69"/>
    <w:rsid w:val="00A06B2E"/>
    <w:rsid w:val="00A21289"/>
    <w:rsid w:val="00A25514"/>
    <w:rsid w:val="00A25C66"/>
    <w:rsid w:val="00A36F1B"/>
    <w:rsid w:val="00A40470"/>
    <w:rsid w:val="00A40BF3"/>
    <w:rsid w:val="00A41677"/>
    <w:rsid w:val="00A43874"/>
    <w:rsid w:val="00A51EE2"/>
    <w:rsid w:val="00A75E39"/>
    <w:rsid w:val="00A76455"/>
    <w:rsid w:val="00AA3D7E"/>
    <w:rsid w:val="00AD5D23"/>
    <w:rsid w:val="00AE366B"/>
    <w:rsid w:val="00AE70FC"/>
    <w:rsid w:val="00AF0F22"/>
    <w:rsid w:val="00B01B6E"/>
    <w:rsid w:val="00B125D2"/>
    <w:rsid w:val="00B14117"/>
    <w:rsid w:val="00B15102"/>
    <w:rsid w:val="00B16DCA"/>
    <w:rsid w:val="00B40112"/>
    <w:rsid w:val="00B535AA"/>
    <w:rsid w:val="00B7064F"/>
    <w:rsid w:val="00B76930"/>
    <w:rsid w:val="00B80191"/>
    <w:rsid w:val="00BC62BF"/>
    <w:rsid w:val="00BE03B0"/>
    <w:rsid w:val="00BE076E"/>
    <w:rsid w:val="00BE0B04"/>
    <w:rsid w:val="00BE231E"/>
    <w:rsid w:val="00BE2C05"/>
    <w:rsid w:val="00BE65B6"/>
    <w:rsid w:val="00BF5B4E"/>
    <w:rsid w:val="00BF5CC5"/>
    <w:rsid w:val="00C444BB"/>
    <w:rsid w:val="00C47B70"/>
    <w:rsid w:val="00C86E8A"/>
    <w:rsid w:val="00CC37F5"/>
    <w:rsid w:val="00CC4063"/>
    <w:rsid w:val="00CC5766"/>
    <w:rsid w:val="00CE51FF"/>
    <w:rsid w:val="00CF4F7F"/>
    <w:rsid w:val="00D167EC"/>
    <w:rsid w:val="00D21EC5"/>
    <w:rsid w:val="00D31BDD"/>
    <w:rsid w:val="00D4263F"/>
    <w:rsid w:val="00D5007A"/>
    <w:rsid w:val="00D565E5"/>
    <w:rsid w:val="00D56CF0"/>
    <w:rsid w:val="00D6718F"/>
    <w:rsid w:val="00D701B8"/>
    <w:rsid w:val="00D73A41"/>
    <w:rsid w:val="00D86F56"/>
    <w:rsid w:val="00DB71DC"/>
    <w:rsid w:val="00DD44BC"/>
    <w:rsid w:val="00DD7403"/>
    <w:rsid w:val="00DE2C27"/>
    <w:rsid w:val="00DE6CB5"/>
    <w:rsid w:val="00DF6A5A"/>
    <w:rsid w:val="00DF7FB6"/>
    <w:rsid w:val="00E02D72"/>
    <w:rsid w:val="00E267DD"/>
    <w:rsid w:val="00E446BB"/>
    <w:rsid w:val="00E454A3"/>
    <w:rsid w:val="00E5388A"/>
    <w:rsid w:val="00E56D3B"/>
    <w:rsid w:val="00E70246"/>
    <w:rsid w:val="00E73467"/>
    <w:rsid w:val="00E7461F"/>
    <w:rsid w:val="00E94D2E"/>
    <w:rsid w:val="00EA1D2D"/>
    <w:rsid w:val="00EB3183"/>
    <w:rsid w:val="00EE3B2E"/>
    <w:rsid w:val="00EE4C8B"/>
    <w:rsid w:val="00EE6FED"/>
    <w:rsid w:val="00EF654B"/>
    <w:rsid w:val="00F02141"/>
    <w:rsid w:val="00F0580E"/>
    <w:rsid w:val="00F16C85"/>
    <w:rsid w:val="00F55A49"/>
    <w:rsid w:val="00F672C1"/>
    <w:rsid w:val="00F77AFF"/>
    <w:rsid w:val="00F9126D"/>
    <w:rsid w:val="00F967E5"/>
    <w:rsid w:val="00FE136C"/>
    <w:rsid w:val="00FF49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4BAB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rsid w:val="00334BA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rsid w:val="00334BA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334BA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334BA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34BA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34BAB"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rsid w:val="00334BAB"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rsid w:val="00334BA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34BA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334BAB"/>
    <w:pPr>
      <w:ind w:left="1985" w:hanging="1985"/>
      <w:outlineLvl w:val="9"/>
    </w:pPr>
    <w:rPr>
      <w:b/>
    </w:rPr>
  </w:style>
  <w:style w:type="paragraph" w:customStyle="1" w:styleId="ZA">
    <w:name w:val="ZA"/>
    <w:rsid w:val="00334BA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334BA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334BAB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334BAB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rsid w:val="00334BA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334BA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rsid w:val="00334BA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rsid w:val="00334BAB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334BAB"/>
    <w:pPr>
      <w:ind w:left="1134" w:hanging="1134"/>
    </w:pPr>
  </w:style>
  <w:style w:type="paragraph" w:styleId="TOC4">
    <w:name w:val="toc 4"/>
    <w:basedOn w:val="TOC3"/>
    <w:semiHidden/>
    <w:rsid w:val="00334BAB"/>
    <w:pPr>
      <w:ind w:left="1418" w:hanging="1418"/>
    </w:pPr>
  </w:style>
  <w:style w:type="paragraph" w:styleId="TOC5">
    <w:name w:val="toc 5"/>
    <w:basedOn w:val="TOC4"/>
    <w:semiHidden/>
    <w:rsid w:val="00334BAB"/>
    <w:pPr>
      <w:ind w:left="1701" w:hanging="1701"/>
    </w:pPr>
  </w:style>
  <w:style w:type="paragraph" w:styleId="TOC6">
    <w:name w:val="toc 6"/>
    <w:basedOn w:val="TOC5"/>
    <w:next w:val="Normal"/>
    <w:semiHidden/>
    <w:rsid w:val="00334BAB"/>
    <w:pPr>
      <w:ind w:left="1985" w:hanging="1985"/>
    </w:pPr>
  </w:style>
  <w:style w:type="paragraph" w:styleId="TOC7">
    <w:name w:val="toc 7"/>
    <w:basedOn w:val="TOC6"/>
    <w:next w:val="Normal"/>
    <w:semiHidden/>
    <w:rsid w:val="00334BAB"/>
    <w:pPr>
      <w:ind w:left="2268" w:hanging="2268"/>
    </w:pPr>
  </w:style>
  <w:style w:type="paragraph" w:styleId="TOC8">
    <w:name w:val="toc 8"/>
    <w:basedOn w:val="TOC1"/>
    <w:semiHidden/>
    <w:rsid w:val="00334BAB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334BAB"/>
    <w:pPr>
      <w:ind w:left="1418" w:hanging="1418"/>
    </w:pPr>
  </w:style>
  <w:style w:type="paragraph" w:customStyle="1" w:styleId="TT">
    <w:name w:val="TT"/>
    <w:basedOn w:val="Heading1"/>
    <w:next w:val="Normal"/>
    <w:rsid w:val="00334BAB"/>
    <w:pPr>
      <w:outlineLvl w:val="9"/>
    </w:pPr>
  </w:style>
  <w:style w:type="paragraph" w:customStyle="1" w:styleId="TAH">
    <w:name w:val="TAH"/>
    <w:basedOn w:val="TAC"/>
    <w:rsid w:val="00334BAB"/>
    <w:rPr>
      <w:b/>
    </w:rPr>
  </w:style>
  <w:style w:type="paragraph" w:customStyle="1" w:styleId="TAC">
    <w:name w:val="TAC"/>
    <w:basedOn w:val="TAL"/>
    <w:rsid w:val="00334BAB"/>
    <w:pPr>
      <w:jc w:val="center"/>
    </w:pPr>
  </w:style>
  <w:style w:type="paragraph" w:customStyle="1" w:styleId="TAL">
    <w:name w:val="TAL"/>
    <w:basedOn w:val="Normal"/>
    <w:link w:val="TALChar"/>
    <w:rsid w:val="00334BAB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rsid w:val="00334BAB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rsid w:val="00334BAB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rsid w:val="00334BAB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sid w:val="00334BAB"/>
    <w:rPr>
      <w:rFonts w:eastAsia="Times New Roman"/>
      <w:b/>
      <w:lang w:eastAsia="en-US"/>
    </w:rPr>
  </w:style>
  <w:style w:type="paragraph" w:customStyle="1" w:styleId="EX">
    <w:name w:val="EX"/>
    <w:basedOn w:val="Normal"/>
    <w:rsid w:val="00334BAB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rsid w:val="00334BAB"/>
    <w:pPr>
      <w:spacing w:after="0"/>
    </w:pPr>
    <w:rPr>
      <w:rFonts w:eastAsia="Times New Roman"/>
    </w:rPr>
  </w:style>
  <w:style w:type="paragraph" w:customStyle="1" w:styleId="LD">
    <w:name w:val="LD"/>
    <w:rsid w:val="00334BA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334BAB"/>
    <w:pPr>
      <w:spacing w:after="0"/>
    </w:pPr>
  </w:style>
  <w:style w:type="paragraph" w:customStyle="1" w:styleId="EW">
    <w:name w:val="EW"/>
    <w:basedOn w:val="EX"/>
    <w:rsid w:val="00334BAB"/>
    <w:pPr>
      <w:spacing w:after="0"/>
    </w:pPr>
  </w:style>
  <w:style w:type="paragraph" w:customStyle="1" w:styleId="B2">
    <w:name w:val="B2"/>
    <w:basedOn w:val="Normal"/>
    <w:rsid w:val="00334BAB"/>
    <w:pPr>
      <w:ind w:left="851" w:hanging="284"/>
    </w:pPr>
  </w:style>
  <w:style w:type="paragraph" w:customStyle="1" w:styleId="B1">
    <w:name w:val="B1"/>
    <w:basedOn w:val="Normal"/>
    <w:link w:val="B1Char"/>
    <w:rsid w:val="00334BAB"/>
    <w:pPr>
      <w:ind w:left="568" w:hanging="284"/>
    </w:pPr>
  </w:style>
  <w:style w:type="paragraph" w:customStyle="1" w:styleId="B3">
    <w:name w:val="B3"/>
    <w:basedOn w:val="Normal"/>
    <w:rsid w:val="00334BAB"/>
    <w:pPr>
      <w:ind w:left="1135" w:hanging="284"/>
    </w:pPr>
  </w:style>
  <w:style w:type="paragraph" w:customStyle="1" w:styleId="B4">
    <w:name w:val="B4"/>
    <w:basedOn w:val="Normal"/>
    <w:rsid w:val="00334BAB"/>
    <w:pPr>
      <w:ind w:left="1418" w:hanging="284"/>
    </w:pPr>
  </w:style>
  <w:style w:type="paragraph" w:customStyle="1" w:styleId="B5">
    <w:name w:val="B5"/>
    <w:basedOn w:val="Normal"/>
    <w:rsid w:val="00334BAB"/>
    <w:pPr>
      <w:ind w:left="1702" w:hanging="284"/>
    </w:pPr>
  </w:style>
  <w:style w:type="paragraph" w:customStyle="1" w:styleId="EQ">
    <w:name w:val="EQ"/>
    <w:basedOn w:val="Normal"/>
    <w:next w:val="Normal"/>
    <w:rsid w:val="00334BAB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rsid w:val="00334BA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rsid w:val="00334BAB"/>
    <w:pPr>
      <w:keepNext w:val="0"/>
      <w:spacing w:before="0" w:after="240"/>
    </w:pPr>
  </w:style>
  <w:style w:type="paragraph" w:customStyle="1" w:styleId="NF">
    <w:name w:val="NF"/>
    <w:basedOn w:val="NO"/>
    <w:rsid w:val="00334BA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34BA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334BAB"/>
    <w:pPr>
      <w:jc w:val="right"/>
    </w:pPr>
  </w:style>
  <w:style w:type="paragraph" w:customStyle="1" w:styleId="TAN">
    <w:name w:val="TAN"/>
    <w:basedOn w:val="TAL"/>
    <w:rsid w:val="00334BAB"/>
    <w:pPr>
      <w:ind w:left="851" w:hanging="851"/>
    </w:pPr>
  </w:style>
  <w:style w:type="character" w:customStyle="1" w:styleId="ZGSM">
    <w:name w:val="ZGSM"/>
    <w:rsid w:val="00334BAB"/>
  </w:style>
  <w:style w:type="paragraph" w:customStyle="1" w:styleId="AP">
    <w:name w:val="AP"/>
    <w:basedOn w:val="Normal"/>
    <w:rsid w:val="00334BAB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sid w:val="00334BAB"/>
    <w:rPr>
      <w:color w:val="FF0000"/>
    </w:rPr>
  </w:style>
  <w:style w:type="paragraph" w:customStyle="1" w:styleId="ZD">
    <w:name w:val="ZD"/>
    <w:rsid w:val="00334BA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334BA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334BA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334BA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34BAB"/>
    <w:pPr>
      <w:framePr w:wrap="notBeside" w:y="16161"/>
    </w:pPr>
  </w:style>
  <w:style w:type="paragraph" w:styleId="Footer">
    <w:name w:val="footer"/>
    <w:basedOn w:val="Normal"/>
    <w:rsid w:val="00334BAB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rsid w:val="00334BAB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334BAB"/>
    <w:rPr>
      <w:color w:val="000000"/>
      <w:lang w:val="en-GB" w:eastAsia="ja-JP" w:bidi="ar-SA"/>
    </w:rPr>
  </w:style>
  <w:style w:type="character" w:customStyle="1" w:styleId="B1Char">
    <w:name w:val="B1 Char"/>
    <w:link w:val="B1"/>
    <w:locked/>
    <w:rsid w:val="00D6718F"/>
    <w:rPr>
      <w:color w:val="000000"/>
      <w:lang w:val="en-GB" w:eastAsia="ja-JP"/>
    </w:rPr>
  </w:style>
  <w:style w:type="character" w:styleId="CommentReference">
    <w:name w:val="annotation reference"/>
    <w:rsid w:val="00310AF8"/>
    <w:rPr>
      <w:sz w:val="16"/>
      <w:szCs w:val="16"/>
    </w:rPr>
  </w:style>
  <w:style w:type="paragraph" w:styleId="CommentText">
    <w:name w:val="annotation text"/>
    <w:basedOn w:val="Normal"/>
    <w:link w:val="CommentTextChar"/>
    <w:rsid w:val="00310AF8"/>
  </w:style>
  <w:style w:type="character" w:customStyle="1" w:styleId="CommentTextChar">
    <w:name w:val="Comment Text Char"/>
    <w:link w:val="CommentText"/>
    <w:rsid w:val="00310AF8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310AF8"/>
    <w:rPr>
      <w:b/>
      <w:bCs/>
    </w:rPr>
  </w:style>
  <w:style w:type="character" w:customStyle="1" w:styleId="CommentSubjectChar">
    <w:name w:val="Comment Subject Char"/>
    <w:link w:val="CommentSubject"/>
    <w:rsid w:val="00310AF8"/>
    <w:rPr>
      <w:b/>
      <w:bCs/>
      <w:color w:val="000000"/>
      <w:lang w:val="en-GB" w:eastAsia="ja-JP"/>
    </w:rPr>
  </w:style>
  <w:style w:type="paragraph" w:styleId="BalloonText">
    <w:name w:val="Balloon Text"/>
    <w:basedOn w:val="Normal"/>
    <w:link w:val="BalloonTextChar"/>
    <w:rsid w:val="00310AF8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310AF8"/>
    <w:rPr>
      <w:rFonts w:ascii="Segoe UI" w:hAnsi="Segoe UI" w:cs="Segoe UI"/>
      <w:color w:val="000000"/>
      <w:sz w:val="18"/>
      <w:szCs w:val="18"/>
      <w:lang w:val="en-GB" w:eastAsia="ja-JP"/>
    </w:rPr>
  </w:style>
  <w:style w:type="paragraph" w:styleId="Caption">
    <w:name w:val="caption"/>
    <w:basedOn w:val="Normal"/>
    <w:next w:val="Normal"/>
    <w:unhideWhenUsed/>
    <w:qFormat/>
    <w:rsid w:val="00D4263F"/>
    <w:rPr>
      <w:b/>
      <w:bCs/>
    </w:rPr>
  </w:style>
  <w:style w:type="character" w:customStyle="1" w:styleId="EditorsNoteCharChar">
    <w:name w:val="Editor's Note Char Char"/>
    <w:link w:val="EditorsNote"/>
    <w:rsid w:val="00471F25"/>
    <w:rPr>
      <w:rFonts w:eastAsia="Times New Roman"/>
      <w:color w:val="FF0000"/>
      <w:lang w:val="en-GB" w:eastAsia="ja-JP"/>
    </w:rPr>
  </w:style>
  <w:style w:type="character" w:customStyle="1" w:styleId="NOZchn">
    <w:name w:val="NO Zchn"/>
    <w:link w:val="NO"/>
    <w:rsid w:val="008D047C"/>
    <w:rPr>
      <w:rFonts w:eastAsia="Times New Roman"/>
      <w:color w:val="000000"/>
      <w:lang w:val="en-GB" w:eastAsia="ja-JP"/>
    </w:rPr>
  </w:style>
  <w:style w:type="character" w:customStyle="1" w:styleId="TFChar">
    <w:name w:val="TF Char"/>
    <w:link w:val="TF"/>
    <w:rsid w:val="008D047C"/>
    <w:rPr>
      <w:rFonts w:ascii="Arial" w:hAnsi="Arial"/>
      <w:b/>
      <w:color w:val="000000"/>
      <w:lang w:val="en-GB" w:eastAsia="ja-JP"/>
    </w:rPr>
  </w:style>
  <w:style w:type="character" w:customStyle="1" w:styleId="TALChar">
    <w:name w:val="TAL Char"/>
    <w:link w:val="TAL"/>
    <w:rsid w:val="007E633B"/>
    <w:rPr>
      <w:rFonts w:ascii="Arial" w:hAnsi="Arial"/>
      <w:color w:val="000000"/>
      <w:sz w:val="18"/>
      <w:lang w:val="en-GB" w:eastAsia="ja-JP"/>
    </w:rPr>
  </w:style>
  <w:style w:type="character" w:customStyle="1" w:styleId="THChar">
    <w:name w:val="TH Char"/>
    <w:link w:val="TH"/>
    <w:rsid w:val="006C7935"/>
    <w:rPr>
      <w:rFonts w:ascii="Arial" w:hAnsi="Arial"/>
      <w:b/>
      <w:color w:val="000000"/>
      <w:lang w:val="en-GB" w:eastAsia="ja-JP"/>
    </w:rPr>
  </w:style>
  <w:style w:type="character" w:customStyle="1" w:styleId="EditorsNoteChar">
    <w:name w:val="Editor's Note Char"/>
    <w:rsid w:val="00F55A49"/>
    <w:rPr>
      <w:rFonts w:eastAsia="Times New Roman"/>
      <w:color w:val="FF0000"/>
      <w:lang w:eastAsia="ja-JP"/>
    </w:rPr>
  </w:style>
  <w:style w:type="paragraph" w:styleId="Revision">
    <w:name w:val="Revision"/>
    <w:hidden/>
    <w:uiPriority w:val="99"/>
    <w:semiHidden/>
    <w:rsid w:val="007F0CDA"/>
    <w:rPr>
      <w:color w:val="000000"/>
      <w:lang w:val="en-GB"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microsoft.com/office/2011/relationships/commentsExtended" Target="commentsExtended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002DD6-3316-4AC5-B3E7-4A6CBA94AD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39</TotalTime>
  <Pages>2</Pages>
  <Words>511</Words>
  <Characters>2916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</vt:vector>
  </HeadingPairs>
  <TitlesOfParts>
    <vt:vector size="4" baseType="lpstr">
      <vt:lpstr>SA WG2 Temporary Document</vt:lpstr>
      <vt:lpstr>Introduction</vt:lpstr>
      <vt:lpstr>Proposal</vt:lpstr>
      <vt:lpstr>    8.3	User Plane Protocol stacks</vt:lpstr>
    </vt:vector>
  </TitlesOfParts>
  <Company>ETSI/MCC</Company>
  <LinksUpToDate>false</LinksUpToDate>
  <CharactersWithSpaces>3421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lastModifiedBy>LTHbm1</cp:lastModifiedBy>
  <cp:revision>7</cp:revision>
  <cp:lastPrinted>2003-09-26T03:29:00Z</cp:lastPrinted>
  <dcterms:created xsi:type="dcterms:W3CDTF">2017-02-02T20:33:00Z</dcterms:created>
  <dcterms:modified xsi:type="dcterms:W3CDTF">2017-02-07T13:13:00Z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-1122002114</vt:i4>
  </property>
  <property fmtid="{D5CDD505-2E9C-101B-9397-08002B2CF9AE}" pid="3" name="_2015_ms_pID_725343">
    <vt:lpwstr>(3)DgJ8C2sYu/Z4+opB+GKlW5eLZe5dTlhszymUva9vG60kyZqZ8Ci9MHDJic5NI0EFcWEnDzzd
aZp3jkjYQiClumaR033Eukki8v8tOhpOkhyPapAbDZlatcAGTyyVdNERCAAlXk9eNPEzhKrS
9E8BsVqgogkLBrmkkA7gnHy2mS+fre0HLL1uCLtH9P5hpzTlWwfu6/dTDsf6r9vBc+EowVMi
Pw74rzDlgNhXWpEpoE</vt:lpwstr>
  </property>
  <property fmtid="{D5CDD505-2E9C-101B-9397-08002B2CF9AE}" pid="4" name="_2015_ms_pID_725343_00">
    <vt:lpwstr>_2015_ms_pID_725343</vt:lpwstr>
  </property>
  <property fmtid="{D5CDD505-2E9C-101B-9397-08002B2CF9AE}" pid="5" name="_2015_ms_pID_7253431">
    <vt:lpwstr>EM9FzTZAm/XJf0lCj1UCZgRZPzAPUnEOMAOwlGD9PsyrPDS7WU9HdJ
Fk5OsFhohm6L671xPWk4BKj/4qfYY7pJCITD5Wtu4w+KSA9qT37LGg3c244LAVR50jKeElR0
oLsQX10ltxMElWwpo/D03T7OD663qfXDjtyWZp6xSsCPwCiEdjuiEMjvryANqIm1QovAcR2C
Li56CUXOY4G226oj2AYeYWBbkHpDVLRStD44</vt:lpwstr>
  </property>
  <property fmtid="{D5CDD505-2E9C-101B-9397-08002B2CF9AE}" pid="6" name="_2015_ms_pID_7253431_00">
    <vt:lpwstr>_2015_ms_pID_7253431</vt:lpwstr>
  </property>
  <property fmtid="{D5CDD505-2E9C-101B-9397-08002B2CF9AE}" pid="7" name="_2015_ms_pID_7253432">
    <vt:lpwstr>v17vt1/xgGSwGgbl5gN+5WKa1d4ynTZOJWib
66iACdbR</vt:lpwstr>
  </property>
  <property fmtid="{D5CDD505-2E9C-101B-9397-08002B2CF9AE}" pid="8" name="_2015_ms_pID_7253432_00">
    <vt:lpwstr>_2015_ms_pID_7253432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1482827582</vt:lpwstr>
  </property>
</Properties>
</file>